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743468">
        <w:rPr>
          <w:b w:val="0"/>
          <w:sz w:val="28"/>
        </w:rPr>
        <w:t>Unfertiger Würfel</w:t>
      </w:r>
    </w:p>
    <w:p w:rsidR="00743468" w:rsidRDefault="00745A8B" w:rsidP="00743468">
      <w:pPr>
        <w:pStyle w:val="IQBTHTeilaufgabeTitel"/>
      </w:pPr>
      <w:r>
        <w:t xml:space="preserve">Teilaufgabe </w:t>
      </w:r>
      <w:r w:rsidR="00743468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743468" w:rsidTr="0004537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743468" w:rsidRDefault="00743468" w:rsidP="0004537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743468" w:rsidRPr="00060A0F" w:rsidRDefault="00743468" w:rsidP="0004537C">
            <w:pPr>
              <w:keepNext/>
              <w:keepLines/>
            </w:pPr>
            <w:r>
              <w:t>12 (Würfel)</w:t>
            </w:r>
          </w:p>
        </w:tc>
      </w:tr>
    </w:tbl>
    <w:p w:rsidR="00743468" w:rsidRDefault="00743468" w:rsidP="00743468"/>
    <w:p w:rsidR="00743468" w:rsidRDefault="00745A8B" w:rsidP="00743468">
      <w:pPr>
        <w:pStyle w:val="IQBTHTeilaufgabeTitel"/>
      </w:pPr>
      <w:r>
        <w:t xml:space="preserve">Teilaufgabe </w:t>
      </w:r>
      <w:bookmarkStart w:id="0" w:name="_GoBack"/>
      <w:bookmarkEnd w:id="0"/>
      <w:r w:rsidR="00743468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743468" w:rsidTr="0004537C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743468" w:rsidRDefault="00743468" w:rsidP="0004537C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743468" w:rsidRPr="00060A0F" w:rsidRDefault="00743468" w:rsidP="0004537C">
            <w:pPr>
              <w:keepNext/>
              <w:keepLines/>
            </w:pPr>
            <w:r>
              <w:t>3. Kästchen wurde angekreuzt</w:t>
            </w:r>
          </w:p>
        </w:tc>
      </w:tr>
    </w:tbl>
    <w:p w:rsidR="00743468" w:rsidRDefault="00743468" w:rsidP="00743468">
      <w:pPr>
        <w:pStyle w:val="IQBTHAufgabentitel"/>
      </w:pPr>
    </w:p>
    <w:p w:rsidR="005A6D89" w:rsidRPr="00E76C10" w:rsidRDefault="005A6D89" w:rsidP="00561AA9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37C" w:rsidRDefault="0004537C">
      <w:r>
        <w:separator/>
      </w:r>
    </w:p>
  </w:endnote>
  <w:endnote w:type="continuationSeparator" w:id="0">
    <w:p w:rsidR="0004537C" w:rsidRDefault="0004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37C" w:rsidRDefault="0004537C">
      <w:r>
        <w:separator/>
      </w:r>
    </w:p>
  </w:footnote>
  <w:footnote w:type="continuationSeparator" w:id="0">
    <w:p w:rsidR="0004537C" w:rsidRDefault="00045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175E4F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4537C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5E4F"/>
    <w:rsid w:val="00176D67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43468"/>
    <w:rsid w:val="00745A8B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15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2012-12-10T15:48:00Z</cp:lastPrinted>
  <dcterms:created xsi:type="dcterms:W3CDTF">2012-12-05T14:43:00Z</dcterms:created>
  <dcterms:modified xsi:type="dcterms:W3CDTF">2012-12-10T15:48:00Z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