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826478">
        <w:rPr>
          <w:b w:val="0"/>
          <w:sz w:val="28"/>
        </w:rPr>
        <w:t>Schachteln packen</w:t>
      </w:r>
    </w:p>
    <w:p w:rsidR="00826478" w:rsidRDefault="00457F41" w:rsidP="00826478">
      <w:pPr>
        <w:pStyle w:val="IQBTHTeilaufgabeTitel"/>
      </w:pPr>
      <w:r>
        <w:t xml:space="preserve">Teilaufgabe </w:t>
      </w:r>
      <w:r w:rsidR="00826478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26478" w:rsidTr="009805C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26478" w:rsidRDefault="00826478" w:rsidP="009805C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26478" w:rsidRDefault="00826478" w:rsidP="009805C6">
            <w:pPr>
              <w:keepNext/>
              <w:keepLines/>
            </w:pPr>
            <w:r>
              <w:t xml:space="preserve">Mittlere Schachtel:  </w:t>
            </w:r>
            <w:r w:rsidRPr="00AD01B9">
              <w:rPr>
                <w:b/>
              </w:rPr>
              <w:t>11</w:t>
            </w:r>
          </w:p>
          <w:p w:rsidR="00826478" w:rsidRPr="00782090" w:rsidRDefault="00826478" w:rsidP="009805C6">
            <w:pPr>
              <w:keepNext/>
              <w:keepLines/>
            </w:pPr>
            <w:r>
              <w:t xml:space="preserve">Große Schachtel:  </w:t>
            </w:r>
            <w:r w:rsidRPr="00AD01B9">
              <w:rPr>
                <w:b/>
              </w:rPr>
              <w:t>23</w:t>
            </w:r>
            <w:r>
              <w:t xml:space="preserve"> </w:t>
            </w:r>
          </w:p>
        </w:tc>
      </w:tr>
    </w:tbl>
    <w:p w:rsidR="00826478" w:rsidRDefault="00826478" w:rsidP="00826478"/>
    <w:p w:rsidR="00826478" w:rsidRDefault="00457F41" w:rsidP="00826478">
      <w:pPr>
        <w:pStyle w:val="IQBTHTeilaufgabeTitel"/>
      </w:pPr>
      <w:r>
        <w:t xml:space="preserve">Teilaufgabe </w:t>
      </w:r>
      <w:r w:rsidR="00826478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26478" w:rsidTr="009805C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26478" w:rsidRDefault="00826478" w:rsidP="009805C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26478" w:rsidRPr="00782090" w:rsidRDefault="00826478" w:rsidP="009805C6">
            <w:pPr>
              <w:keepNext/>
              <w:keepLines/>
            </w:pPr>
            <w:r>
              <w:t>5. Kästchen wurde angekreuzt</w:t>
            </w:r>
          </w:p>
        </w:tc>
      </w:tr>
    </w:tbl>
    <w:p w:rsidR="00826478" w:rsidRDefault="00826478" w:rsidP="00826478"/>
    <w:p w:rsidR="00826478" w:rsidRDefault="00457F41" w:rsidP="00826478">
      <w:pPr>
        <w:pStyle w:val="IQBTHTeilaufgabeTitel"/>
      </w:pPr>
      <w:r>
        <w:t xml:space="preserve">Teilaufgabe </w:t>
      </w:r>
      <w:bookmarkStart w:id="0" w:name="_GoBack"/>
      <w:bookmarkEnd w:id="0"/>
      <w:r w:rsidR="00826478">
        <w:t>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826478" w:rsidTr="009805C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826478" w:rsidRDefault="00826478" w:rsidP="009805C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826478" w:rsidRPr="00782090" w:rsidRDefault="006B2DF5" w:rsidP="009805C6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5191125" cy="2771775"/>
                  <wp:effectExtent l="0" t="0" r="9525" b="9525"/>
                  <wp:docPr id="2" name="Bild 1" descr="M36216_Schachteln packen_C_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36216_Schachteln packen_C_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6478" w:rsidRDefault="00826478" w:rsidP="00826478"/>
    <w:p w:rsidR="005A6D89" w:rsidRPr="00BE209A" w:rsidRDefault="005A6D89" w:rsidP="005A6D89">
      <w:pPr>
        <w:rPr>
          <w:sz w:val="24"/>
          <w:lang w:val="en-US"/>
        </w:rPr>
      </w:pPr>
    </w:p>
    <w:sectPr w:rsidR="005A6D89" w:rsidRPr="00BE209A" w:rsidSect="00D60A6F">
      <w:footerReference w:type="even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5C6" w:rsidRDefault="009805C6">
      <w:r>
        <w:separator/>
      </w:r>
    </w:p>
  </w:endnote>
  <w:endnote w:type="continuationSeparator" w:id="0">
    <w:p w:rsidR="009805C6" w:rsidRDefault="0098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26478">
      <w:rPr>
        <w:rStyle w:val="Seitenzahl"/>
        <w:noProof/>
      </w:rPr>
      <w:t>2</w: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5C6" w:rsidRDefault="009805C6">
      <w:r>
        <w:separator/>
      </w:r>
    </w:p>
  </w:footnote>
  <w:footnote w:type="continuationSeparator" w:id="0">
    <w:p w:rsidR="009805C6" w:rsidRDefault="00980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6B2DF5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74638"/>
    <w:rsid w:val="00081387"/>
    <w:rsid w:val="000B00DB"/>
    <w:rsid w:val="000B4812"/>
    <w:rsid w:val="000D2DB0"/>
    <w:rsid w:val="000D3B03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28F4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7F41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1DAB"/>
    <w:rsid w:val="005D22C4"/>
    <w:rsid w:val="0061709D"/>
    <w:rsid w:val="006330E5"/>
    <w:rsid w:val="00666933"/>
    <w:rsid w:val="00687ABE"/>
    <w:rsid w:val="00692E69"/>
    <w:rsid w:val="006B2DF5"/>
    <w:rsid w:val="006F52F5"/>
    <w:rsid w:val="00724400"/>
    <w:rsid w:val="00753D68"/>
    <w:rsid w:val="00756CB3"/>
    <w:rsid w:val="00763056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26478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805C6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70749"/>
    <w:rsid w:val="00B8136A"/>
    <w:rsid w:val="00B93D5C"/>
    <w:rsid w:val="00BB4632"/>
    <w:rsid w:val="00BC33FC"/>
    <w:rsid w:val="00BD2EAF"/>
    <w:rsid w:val="00BE1A18"/>
    <w:rsid w:val="00BE209A"/>
    <w:rsid w:val="00BE5DEA"/>
    <w:rsid w:val="00C01791"/>
    <w:rsid w:val="00C12C3E"/>
    <w:rsid w:val="00C22334"/>
    <w:rsid w:val="00C30223"/>
    <w:rsid w:val="00C31DDF"/>
    <w:rsid w:val="00C82E79"/>
    <w:rsid w:val="00C93D69"/>
    <w:rsid w:val="00C93F83"/>
    <w:rsid w:val="00C974B6"/>
    <w:rsid w:val="00CC00CD"/>
    <w:rsid w:val="00CD424A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77544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457F4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57F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457F4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57F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22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2012-12-10T15:54:00Z</cp:lastPrinted>
  <dcterms:created xsi:type="dcterms:W3CDTF">2012-12-05T14:39:00Z</dcterms:created>
  <dcterms:modified xsi:type="dcterms:W3CDTF">2012-12-10T15:54:00Z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