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EA7EE7">
        <w:rPr>
          <w:b w:val="0"/>
          <w:sz w:val="28"/>
        </w:rPr>
        <w:t>Zahlensuche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EA7EE7" w:rsidTr="00BF4A5C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EA7EE7" w:rsidRDefault="00EA7EE7" w:rsidP="00BF4A5C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EA7EE7" w:rsidRDefault="00AD0097" w:rsidP="00BF4A5C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5181600" cy="1619250"/>
                  <wp:effectExtent l="0" t="0" r="0" b="0"/>
                  <wp:docPr id="2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7EE7" w:rsidRPr="00060A0F" w:rsidRDefault="00EA7EE7" w:rsidP="00BF4A5C">
            <w:pPr>
              <w:keepNext/>
              <w:keepLines/>
            </w:pPr>
            <w:r>
              <w:t>[Anm.: Alle Ergebnisse müssen richtig sein.]</w:t>
            </w:r>
          </w:p>
        </w:tc>
      </w:tr>
    </w:tbl>
    <w:p w:rsidR="005A6D89" w:rsidRPr="00E76C10" w:rsidRDefault="005A6D89" w:rsidP="003A78F7">
      <w:pPr>
        <w:pStyle w:val="IQBTHTeilaufgabeTitel"/>
      </w:pPr>
    </w:p>
    <w:sectPr w:rsidR="005A6D89" w:rsidRPr="00E76C10" w:rsidSect="00D60A6F">
      <w:footerReference w:type="even" r:id="rId9"/>
      <w:footerReference w:type="default" r:id="rId10"/>
      <w:headerReference w:type="first" r:id="rId11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A5C" w:rsidRDefault="00BF4A5C">
      <w:r>
        <w:separator/>
      </w:r>
    </w:p>
  </w:endnote>
  <w:endnote w:type="continuationSeparator" w:id="0">
    <w:p w:rsidR="00BF4A5C" w:rsidRDefault="00BF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A5C" w:rsidRDefault="00BF4A5C">
      <w:r>
        <w:separator/>
      </w:r>
    </w:p>
  </w:footnote>
  <w:footnote w:type="continuationSeparator" w:id="0">
    <w:p w:rsidR="00BF4A5C" w:rsidRDefault="00BF4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AD0097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87BF0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A78F7"/>
    <w:rsid w:val="003B1C65"/>
    <w:rsid w:val="003B3364"/>
    <w:rsid w:val="003B3A83"/>
    <w:rsid w:val="003C1D06"/>
    <w:rsid w:val="003C5441"/>
    <w:rsid w:val="003C7D61"/>
    <w:rsid w:val="003D50E7"/>
    <w:rsid w:val="003D6D24"/>
    <w:rsid w:val="003D7948"/>
    <w:rsid w:val="003F3CB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D22C4"/>
    <w:rsid w:val="005D656D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43468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58E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0097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BF4A5C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A7EE7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2012-12-05T14:42:00Z</dcterms:created>
  <dcterms:modified xsi:type="dcterms:W3CDTF">2012-12-05T14:42:00Z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