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C93F83">
        <w:rPr>
          <w:b w:val="0"/>
          <w:sz w:val="28"/>
        </w:rPr>
        <w:t>Treppenmaße</w:t>
      </w:r>
    </w:p>
    <w:p w:rsidR="00C93F83" w:rsidRDefault="00D63127" w:rsidP="00C93F83">
      <w:pPr>
        <w:pStyle w:val="IQBTHTeilaufgabeTitel"/>
      </w:pPr>
      <w:r>
        <w:t xml:space="preserve">Teilaufgabe </w:t>
      </w:r>
      <w:r w:rsidR="00C93F83">
        <w:t>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C93F83" w:rsidTr="001E6C44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93F83" w:rsidRDefault="00C93F83" w:rsidP="001E6C44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93F83" w:rsidRDefault="00530620" w:rsidP="001E6C44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4714875" cy="1000125"/>
                  <wp:effectExtent l="0" t="0" r="9525" b="9525"/>
                  <wp:docPr id="4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48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3F83" w:rsidRDefault="00C93F83" w:rsidP="001E6C44">
            <w:pPr>
              <w:keepNext/>
              <w:keepLines/>
            </w:pPr>
            <w:r>
              <w:t>ODER</w:t>
            </w:r>
          </w:p>
          <w:p w:rsidR="00C93F83" w:rsidRDefault="00530620" w:rsidP="001E6C44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4714875" cy="1000125"/>
                  <wp:effectExtent l="0" t="0" r="9525" b="9525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48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3F83" w:rsidRDefault="00C93F83" w:rsidP="001E6C44">
            <w:pPr>
              <w:keepNext/>
              <w:keepLines/>
            </w:pPr>
            <w:r>
              <w:t>ODER</w:t>
            </w:r>
          </w:p>
          <w:p w:rsidR="00C93F83" w:rsidRPr="00782090" w:rsidRDefault="00530620" w:rsidP="001E6C44">
            <w:pPr>
              <w:keepNext/>
              <w:keepLines/>
            </w:pPr>
            <w:r>
              <w:rPr>
                <w:noProof/>
              </w:rPr>
              <w:drawing>
                <wp:inline distT="0" distB="0" distL="0" distR="0">
                  <wp:extent cx="4714875" cy="1000125"/>
                  <wp:effectExtent l="0" t="0" r="9525" b="9525"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48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3F83" w:rsidTr="001E6C44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93F83" w:rsidRDefault="00C93F83" w:rsidP="001E6C44">
            <w:pPr>
              <w:keepNext/>
              <w:keepLines/>
              <w:jc w:val="center"/>
            </w:pPr>
            <w:r>
              <w:t>FALSCH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93F83" w:rsidRDefault="00C93F83" w:rsidP="001E6C44">
            <w:pPr>
              <w:keepNext/>
              <w:keepLines/>
            </w:pPr>
            <w:r>
              <w:t>Alle anderen Antworten.</w:t>
            </w:r>
          </w:p>
          <w:p w:rsidR="00C93F83" w:rsidRDefault="00C93F83" w:rsidP="001E6C44">
            <w:pPr>
              <w:keepNext/>
              <w:keepLines/>
            </w:pPr>
          </w:p>
          <w:p w:rsidR="00C93F83" w:rsidRDefault="00C93F83" w:rsidP="001E6C44">
            <w:pPr>
              <w:keepNext/>
              <w:keepLines/>
            </w:pPr>
            <w:r>
              <w:t>Beispiel(e)</w:t>
            </w:r>
          </w:p>
          <w:p w:rsidR="00C93F83" w:rsidRPr="00AD01B9" w:rsidRDefault="00C93F83" w:rsidP="001E6C44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(Grenzfall) </w:t>
            </w:r>
          </w:p>
          <w:p w:rsidR="00C93F83" w:rsidRPr="00782090" w:rsidRDefault="00C93F83" w:rsidP="001E6C44">
            <w:pPr>
              <w:keepNext/>
              <w:keepLines/>
            </w:pPr>
            <w:r w:rsidRPr="00AD01B9">
              <w:rPr>
                <w:i/>
              </w:rPr>
              <w:t>Schüler hat Auftritt und Höhe verwechselt, Überprüfung aber richtig durchgeführt und entsprechende Folgerungen gezogen.</w:t>
            </w:r>
          </w:p>
        </w:tc>
      </w:tr>
    </w:tbl>
    <w:p w:rsidR="00C93F83" w:rsidRDefault="00C93F83" w:rsidP="00C93F83"/>
    <w:p w:rsidR="00C93F83" w:rsidRDefault="00D63127" w:rsidP="00C93F83">
      <w:pPr>
        <w:pStyle w:val="IQBTHTeilaufgabeTitel"/>
      </w:pPr>
      <w:r>
        <w:t xml:space="preserve">Teilaufgabe </w:t>
      </w:r>
      <w:r w:rsidR="00C93F83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C93F83" w:rsidTr="001E6C44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93F83" w:rsidRDefault="00C93F83" w:rsidP="001E6C44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93F83" w:rsidRPr="00782090" w:rsidRDefault="00C93F83" w:rsidP="001E6C44">
            <w:pPr>
              <w:keepNext/>
              <w:keepLines/>
            </w:pPr>
            <w:r>
              <w:t>18</w:t>
            </w:r>
          </w:p>
        </w:tc>
      </w:tr>
    </w:tbl>
    <w:p w:rsidR="00C93F83" w:rsidRDefault="00C93F83" w:rsidP="00C93F83"/>
    <w:p w:rsidR="00C93F83" w:rsidRDefault="00C93F83" w:rsidP="00C93F83">
      <w:pPr>
        <w:pStyle w:val="IQBTHTeilaufgabeTitel"/>
      </w:pPr>
      <w:r>
        <w:br w:type="page"/>
      </w:r>
      <w:r w:rsidR="00D63127">
        <w:lastRenderedPageBreak/>
        <w:t xml:space="preserve">Teilaufgabe </w:t>
      </w:r>
      <w:r>
        <w:t>3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C93F83" w:rsidTr="001E6C44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93F83" w:rsidRDefault="00C93F83" w:rsidP="001E6C44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93F83" w:rsidRDefault="00C93F83" w:rsidP="001E6C44">
            <w:pPr>
              <w:keepNext/>
              <w:keepLines/>
            </w:pPr>
            <w:r>
              <w:t>Ja</w:t>
            </w:r>
          </w:p>
          <w:p w:rsidR="00C93F83" w:rsidRDefault="00C93F83" w:rsidP="001E6C44">
            <w:pPr>
              <w:keepNext/>
              <w:keepLines/>
            </w:pPr>
          </w:p>
          <w:p w:rsidR="00C93F83" w:rsidRDefault="00C93F83" w:rsidP="001E6C44">
            <w:pPr>
              <w:keepNext/>
              <w:keepLines/>
            </w:pPr>
            <w:r>
              <w:t xml:space="preserve">UND </w:t>
            </w:r>
          </w:p>
          <w:p w:rsidR="00C93F83" w:rsidRDefault="00C93F83" w:rsidP="001E6C44">
            <w:pPr>
              <w:keepNext/>
              <w:keepLines/>
            </w:pPr>
          </w:p>
          <w:p w:rsidR="00C93F83" w:rsidRDefault="00C93F83" w:rsidP="001E6C44">
            <w:pPr>
              <w:keepNext/>
              <w:keepLines/>
            </w:pPr>
            <w:r>
              <w:t xml:space="preserve">richtige Begründung, in welcher darauf verwiesen wird, dass bei Verkleinerung von h der Summand b größer werden muss, um die Summe 63 zu erhalten. </w:t>
            </w:r>
          </w:p>
          <w:p w:rsidR="00C93F83" w:rsidRDefault="00C93F83" w:rsidP="001E6C44">
            <w:pPr>
              <w:keepNext/>
              <w:keepLines/>
            </w:pPr>
          </w:p>
          <w:p w:rsidR="00C93F83" w:rsidRDefault="00C93F83" w:rsidP="001E6C44">
            <w:pPr>
              <w:keepNext/>
              <w:keepLines/>
            </w:pPr>
            <w:r>
              <w:t>Beispiel(e)</w:t>
            </w:r>
          </w:p>
          <w:p w:rsidR="00C93F83" w:rsidRPr="00AD01B9" w:rsidRDefault="00C93F83" w:rsidP="001E6C44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Die Summe aus den beiden Summanden 2h und b soll konstant 63 cm bleiben. Verkleinert man h, dann verkleinert sich auch 2h, der Summand b muss dann vergrößert werden.</w:t>
            </w:r>
          </w:p>
          <w:p w:rsidR="00C93F83" w:rsidRDefault="00C93F83" w:rsidP="001E6C44">
            <w:pPr>
              <w:keepNext/>
              <w:keepLines/>
              <w:spacing w:before="120"/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b = 63 - 2 </w:t>
            </w:r>
            <w:r w:rsidRPr="00AD01B9">
              <w:rPr>
                <w:i/>
              </w:rPr>
              <w:sym w:font="Symbol" w:char="F0D7"/>
            </w:r>
            <w:r w:rsidRPr="00AD01B9">
              <w:rPr>
                <w:i/>
              </w:rPr>
              <w:t xml:space="preserve"> h: Wenn h kleiner wird, wird die Differenz 63 - 2h größer.</w:t>
            </w:r>
          </w:p>
          <w:p w:rsidR="00C93F83" w:rsidRPr="00AD01B9" w:rsidRDefault="00C93F83" w:rsidP="001E6C44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Immer wenn h um 1 cm kleiner wird, muss b um 2 cm größer werden.</w:t>
            </w:r>
          </w:p>
          <w:p w:rsidR="00C93F83" w:rsidRPr="00AD01B9" w:rsidRDefault="00C93F83" w:rsidP="001E6C44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Wenn beide Maße kleiner werden, dann kann das Ergebnis nicht gleich bleiben.</w:t>
            </w:r>
          </w:p>
        </w:tc>
      </w:tr>
      <w:tr w:rsidR="00C93F83" w:rsidTr="001E6C44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93F83" w:rsidRDefault="00C93F83" w:rsidP="001E6C44">
            <w:pPr>
              <w:keepNext/>
              <w:keepLines/>
              <w:jc w:val="center"/>
            </w:pPr>
            <w:r>
              <w:t>FALSCH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93F83" w:rsidRDefault="00C93F83" w:rsidP="001E6C44">
            <w:pPr>
              <w:keepNext/>
              <w:keepLines/>
            </w:pPr>
            <w:r>
              <w:t>Alle unvollständigen, fehlerhaften oder falschen Antworten.</w:t>
            </w:r>
          </w:p>
          <w:p w:rsidR="00C93F83" w:rsidRDefault="00C93F83" w:rsidP="001E6C44">
            <w:pPr>
              <w:keepNext/>
              <w:keepLines/>
            </w:pPr>
          </w:p>
          <w:p w:rsidR="00C93F83" w:rsidRDefault="00C93F83" w:rsidP="001E6C44">
            <w:pPr>
              <w:keepNext/>
              <w:keepLines/>
            </w:pPr>
            <w:r>
              <w:t>Beispiel(e)</w:t>
            </w:r>
          </w:p>
          <w:p w:rsidR="00C93F83" w:rsidRPr="00AD01B9" w:rsidRDefault="00C93F83" w:rsidP="001E6C44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Wenn h kleiner wird muss b größer werden </w:t>
            </w:r>
          </w:p>
          <w:p w:rsidR="00C93F83" w:rsidRPr="00782090" w:rsidRDefault="00C93F83" w:rsidP="001E6C44">
            <w:pPr>
              <w:keepNext/>
              <w:keepLines/>
            </w:pPr>
            <w:r w:rsidRPr="00AD01B9">
              <w:rPr>
                <w:i/>
              </w:rPr>
              <w:t>[Anm.: Begründung fehlt]</w:t>
            </w:r>
          </w:p>
        </w:tc>
      </w:tr>
    </w:tbl>
    <w:p w:rsidR="00C93F83" w:rsidRDefault="00C93F83" w:rsidP="00C93F83"/>
    <w:p w:rsidR="00C93F83" w:rsidRDefault="00D63127" w:rsidP="00C93F83">
      <w:pPr>
        <w:pStyle w:val="IQBTHTeilaufgabeTitel"/>
      </w:pPr>
      <w:r>
        <w:t xml:space="preserve">Teilaufgabe </w:t>
      </w:r>
      <w:bookmarkStart w:id="0" w:name="_GoBack"/>
      <w:bookmarkEnd w:id="0"/>
      <w:r w:rsidR="00C93F83">
        <w:t>4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C93F83" w:rsidTr="001E6C44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C93F83" w:rsidRDefault="00C93F83" w:rsidP="001E6C44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C93F83" w:rsidRDefault="00C93F83" w:rsidP="001E6C44">
            <w:pPr>
              <w:keepNext/>
              <w:keepLines/>
            </w:pPr>
            <w:r>
              <w:t xml:space="preserve">Tritthöhe h: </w:t>
            </w:r>
            <w:r w:rsidRPr="00AD01B9">
              <w:rPr>
                <w:b/>
              </w:rPr>
              <w:t>21</w:t>
            </w:r>
            <w:r>
              <w:t xml:space="preserve"> cm</w:t>
            </w:r>
          </w:p>
          <w:p w:rsidR="00C93F83" w:rsidRPr="00782090" w:rsidRDefault="00C93F83" w:rsidP="001E6C44">
            <w:pPr>
              <w:keepNext/>
              <w:keepLines/>
            </w:pPr>
            <w:r>
              <w:t xml:space="preserve">Auftritt b: </w:t>
            </w:r>
            <w:r w:rsidRPr="00AD01B9">
              <w:rPr>
                <w:b/>
              </w:rPr>
              <w:t>21</w:t>
            </w:r>
            <w:r>
              <w:t xml:space="preserve"> cm</w:t>
            </w:r>
          </w:p>
        </w:tc>
      </w:tr>
    </w:tbl>
    <w:p w:rsidR="00C93F83" w:rsidRDefault="00C93F83" w:rsidP="00C93F83"/>
    <w:p w:rsidR="005A6D89" w:rsidRPr="00E76C10" w:rsidRDefault="005A6D89" w:rsidP="005A6D89">
      <w:pPr>
        <w:rPr>
          <w:sz w:val="24"/>
        </w:rPr>
      </w:pPr>
    </w:p>
    <w:sectPr w:rsidR="005A6D89" w:rsidRPr="00E76C10" w:rsidSect="00D60A6F">
      <w:footerReference w:type="even" r:id="rId11"/>
      <w:footerReference w:type="default" r:id="rId12"/>
      <w:headerReference w:type="first" r:id="rId13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C44" w:rsidRDefault="001E6C44">
      <w:r>
        <w:separator/>
      </w:r>
    </w:p>
  </w:endnote>
  <w:endnote w:type="continuationSeparator" w:id="0">
    <w:p w:rsidR="001E6C44" w:rsidRDefault="001E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763056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763056" w:rsidRDefault="0076305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763056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63127">
      <w:rPr>
        <w:rStyle w:val="Seitenzahl"/>
        <w:noProof/>
      </w:rPr>
      <w:t>2</w:t>
    </w:r>
    <w:r>
      <w:rPr>
        <w:rStyle w:val="Seitenzahl"/>
      </w:rPr>
      <w:fldChar w:fldCharType="end"/>
    </w:r>
  </w:p>
  <w:p w:rsidR="00763056" w:rsidRDefault="0076305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C44" w:rsidRDefault="001E6C44">
      <w:r>
        <w:separator/>
      </w:r>
    </w:p>
  </w:footnote>
  <w:footnote w:type="continuationSeparator" w:id="0">
    <w:p w:rsidR="001E6C44" w:rsidRDefault="001E6C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530620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3B03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44"/>
    <w:rsid w:val="001E6C75"/>
    <w:rsid w:val="001F5666"/>
    <w:rsid w:val="001F5E68"/>
    <w:rsid w:val="00203D18"/>
    <w:rsid w:val="00226C04"/>
    <w:rsid w:val="002334AE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8206E"/>
    <w:rsid w:val="0039244B"/>
    <w:rsid w:val="003A496B"/>
    <w:rsid w:val="003B28F4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30620"/>
    <w:rsid w:val="00542EEE"/>
    <w:rsid w:val="00566351"/>
    <w:rsid w:val="00573AB9"/>
    <w:rsid w:val="0059034C"/>
    <w:rsid w:val="00593590"/>
    <w:rsid w:val="005A6D89"/>
    <w:rsid w:val="005B5CEF"/>
    <w:rsid w:val="005D1DAB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63056"/>
    <w:rsid w:val="007A336F"/>
    <w:rsid w:val="007A3D94"/>
    <w:rsid w:val="007A45ED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5BC6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A03F22"/>
    <w:rsid w:val="00A12FBB"/>
    <w:rsid w:val="00A13FB9"/>
    <w:rsid w:val="00A45470"/>
    <w:rsid w:val="00A527A9"/>
    <w:rsid w:val="00A74051"/>
    <w:rsid w:val="00A8242C"/>
    <w:rsid w:val="00AD2EBA"/>
    <w:rsid w:val="00AE09C7"/>
    <w:rsid w:val="00B0258E"/>
    <w:rsid w:val="00B511DD"/>
    <w:rsid w:val="00B64CD2"/>
    <w:rsid w:val="00B70749"/>
    <w:rsid w:val="00B8136A"/>
    <w:rsid w:val="00B93D5C"/>
    <w:rsid w:val="00BB4632"/>
    <w:rsid w:val="00BC33FC"/>
    <w:rsid w:val="00BD2EAF"/>
    <w:rsid w:val="00BE1A18"/>
    <w:rsid w:val="00BE5DEA"/>
    <w:rsid w:val="00C01791"/>
    <w:rsid w:val="00C12C3E"/>
    <w:rsid w:val="00C22334"/>
    <w:rsid w:val="00C30223"/>
    <w:rsid w:val="00C31DDF"/>
    <w:rsid w:val="00C82E79"/>
    <w:rsid w:val="00C93D69"/>
    <w:rsid w:val="00C93F83"/>
    <w:rsid w:val="00C974B6"/>
    <w:rsid w:val="00CC00CD"/>
    <w:rsid w:val="00CD424A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63127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D6312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63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  <w:style w:type="paragraph" w:styleId="Sprechblasentext">
    <w:name w:val="Balloon Text"/>
    <w:basedOn w:val="Standard"/>
    <w:link w:val="SprechblasentextZchn"/>
    <w:rsid w:val="00D6312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63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2</Pages>
  <Words>165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2012-12-10T15:55:00Z</cp:lastPrinted>
  <dcterms:created xsi:type="dcterms:W3CDTF">2012-12-05T14:39:00Z</dcterms:created>
  <dcterms:modified xsi:type="dcterms:W3CDTF">2012-12-10T15:55:00Z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