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847DC1">
        <w:rPr>
          <w:b w:val="0"/>
          <w:sz w:val="28"/>
        </w:rPr>
        <w:t>Osterhase</w:t>
      </w:r>
    </w:p>
    <w:p w:rsidR="00847DC1" w:rsidRDefault="00270DA2" w:rsidP="00847DC1">
      <w:pPr>
        <w:pStyle w:val="IQBTHTeilaufgabeTitel"/>
      </w:pPr>
      <w:r>
        <w:t xml:space="preserve">Teilaufgabe </w:t>
      </w:r>
      <w:r w:rsidR="00847DC1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47DC1" w:rsidTr="002413FF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47DC1" w:rsidRDefault="00847DC1" w:rsidP="002413FF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47DC1" w:rsidRPr="00060A0F" w:rsidRDefault="00847DC1" w:rsidP="002413FF">
            <w:pPr>
              <w:keepNext/>
              <w:keepLines/>
            </w:pPr>
            <w:r>
              <w:t>769 ODER 769,2 ODER 770</w:t>
            </w:r>
          </w:p>
        </w:tc>
      </w:tr>
    </w:tbl>
    <w:p w:rsidR="00847DC1" w:rsidRDefault="00847DC1" w:rsidP="00847DC1"/>
    <w:p w:rsidR="00847DC1" w:rsidRDefault="00270DA2" w:rsidP="00847DC1">
      <w:pPr>
        <w:pStyle w:val="IQBTHTeilaufgabeTitel"/>
      </w:pPr>
      <w:r>
        <w:t xml:space="preserve">Teilaufgabe </w:t>
      </w:r>
      <w:bookmarkStart w:id="0" w:name="_GoBack"/>
      <w:bookmarkEnd w:id="0"/>
      <w:r w:rsidR="00847DC1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47DC1" w:rsidTr="002413FF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47DC1" w:rsidRDefault="00847DC1" w:rsidP="002413FF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47DC1" w:rsidRPr="00060A0F" w:rsidRDefault="00E74277" w:rsidP="002413FF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5191125" cy="1600200"/>
                  <wp:effectExtent l="0" t="0" r="9525" b="0"/>
                  <wp:docPr id="2" name="Bild 1" descr="M16204_Osterhase_B_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16204_Osterhase_B_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7DC1" w:rsidRDefault="00847DC1" w:rsidP="00847DC1"/>
    <w:p w:rsidR="005A6D89" w:rsidRPr="00E76C10" w:rsidRDefault="005A6D89" w:rsidP="00C51B59">
      <w:pPr>
        <w:pStyle w:val="IQBTHTeilaufgabeTitel"/>
        <w:tabs>
          <w:tab w:val="center" w:pos="4819"/>
        </w:tabs>
      </w:pPr>
    </w:p>
    <w:sectPr w:rsidR="005A6D89" w:rsidRPr="00E76C10" w:rsidSect="00D60A6F">
      <w:footerReference w:type="even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3FF" w:rsidRDefault="002413FF">
      <w:r>
        <w:separator/>
      </w:r>
    </w:p>
  </w:endnote>
  <w:endnote w:type="continuationSeparator" w:id="0">
    <w:p w:rsidR="002413FF" w:rsidRDefault="0024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3FF" w:rsidRDefault="002413FF">
      <w:r>
        <w:separator/>
      </w:r>
    </w:p>
  </w:footnote>
  <w:footnote w:type="continuationSeparator" w:id="0">
    <w:p w:rsidR="002413FF" w:rsidRDefault="0024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E74277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413FF"/>
    <w:rsid w:val="0026784F"/>
    <w:rsid w:val="00270DA2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4277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270DA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70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270DA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70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13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2012-12-10T15:46:00Z</cp:lastPrinted>
  <dcterms:created xsi:type="dcterms:W3CDTF">2012-12-05T14:42:00Z</dcterms:created>
  <dcterms:modified xsi:type="dcterms:W3CDTF">2012-12-10T15:46:00Z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