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proofErr w:type="spellStart"/>
      <w:r w:rsidR="002334AE">
        <w:rPr>
          <w:b w:val="0"/>
          <w:sz w:val="28"/>
        </w:rPr>
        <w:t>Damenuhr</w:t>
      </w:r>
      <w:proofErr w:type="spellEnd"/>
    </w:p>
    <w:p w:rsidR="002334AE" w:rsidRDefault="000D1AF0" w:rsidP="002334AE">
      <w:pPr>
        <w:pStyle w:val="IQBTHTeilaufgabeTitel"/>
      </w:pPr>
      <w:r>
        <w:t xml:space="preserve">Teilaufgabe </w:t>
      </w:r>
      <w:r w:rsidR="002334AE">
        <w:t>1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2334AE" w:rsidTr="000018C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2334AE" w:rsidRDefault="002334AE" w:rsidP="000018C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2334AE" w:rsidRPr="00782090" w:rsidRDefault="002334AE" w:rsidP="000018C6">
            <w:pPr>
              <w:keepNext/>
              <w:keepLines/>
            </w:pPr>
            <w:r>
              <w:t>4. Kästchen wurde angekreuzt</w:t>
            </w:r>
          </w:p>
        </w:tc>
      </w:tr>
    </w:tbl>
    <w:p w:rsidR="002334AE" w:rsidRDefault="002334AE" w:rsidP="002334AE"/>
    <w:p w:rsidR="002334AE" w:rsidRDefault="000D1AF0" w:rsidP="002334AE">
      <w:pPr>
        <w:pStyle w:val="IQBTHTeilaufgabeTitel"/>
      </w:pPr>
      <w:r>
        <w:t xml:space="preserve">Teilaufgabe </w:t>
      </w:r>
      <w:bookmarkStart w:id="0" w:name="_GoBack"/>
      <w:bookmarkEnd w:id="0"/>
      <w:r w:rsidR="002334AE">
        <w:t>2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2334AE" w:rsidTr="000018C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2334AE" w:rsidRDefault="002334AE" w:rsidP="000018C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2334AE" w:rsidRDefault="002334AE" w:rsidP="000018C6">
            <w:pPr>
              <w:keepNext/>
              <w:keepLines/>
            </w:pPr>
            <w:r>
              <w:t>Die richtige Antwort erfordert die Angabe aller Kombinationsmöglichkeiten</w:t>
            </w:r>
          </w:p>
          <w:p w:rsidR="002334AE" w:rsidRDefault="002334AE" w:rsidP="000018C6">
            <w:pPr>
              <w:keepNext/>
              <w:keepLines/>
            </w:pPr>
            <w:r>
              <w:t xml:space="preserve">(2;6), (3;4), (4;3), (6;2). </w:t>
            </w:r>
          </w:p>
          <w:p w:rsidR="002334AE" w:rsidRDefault="002334AE" w:rsidP="000018C6">
            <w:pPr>
              <w:keepNext/>
              <w:keepLines/>
            </w:pPr>
          </w:p>
          <w:p w:rsidR="002334AE" w:rsidRDefault="002334AE" w:rsidP="000018C6">
            <w:pPr>
              <w:keepNext/>
              <w:keepLines/>
            </w:pPr>
            <w:r>
              <w:t>Beispiel(e)</w:t>
            </w:r>
          </w:p>
          <w:p w:rsidR="002334AE" w:rsidRPr="00AD01B9" w:rsidRDefault="002334AE" w:rsidP="000018C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2 Wechselringe und 6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3 Wechselringe und 4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4 Wechselringe und 3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6 Wechselringe und 2 Wechselarmbänder</w:t>
            </w:r>
          </w:p>
          <w:p w:rsidR="002334AE" w:rsidRPr="00AD01B9" w:rsidRDefault="002334AE" w:rsidP="000018C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2 Wechselringe und 6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3 Wechselringe und 4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umgekehrt.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[Anm.:  In dieser Lösung ist erkennbar, dass zur Angabe der weiteren Kombinationsmöglichkeiten die jeweiligen Anzahlen der Wechselringe und der Wechselarmbänder zu vertauschen sind.]</w:t>
            </w:r>
          </w:p>
          <w:p w:rsidR="002334AE" w:rsidRPr="00AD01B9" w:rsidRDefault="002334AE" w:rsidP="000018C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(Grenzfall)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1 Wechselring und 12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2 Wechselringe und 6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3 Wechselringe und 4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umgekehrt.</w:t>
            </w:r>
          </w:p>
          <w:p w:rsidR="002334AE" w:rsidRPr="00AD01B9" w:rsidRDefault="002334AE" w:rsidP="000018C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(Grenzfall)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1 Wechselring und 12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2 Wechselringe und 6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3 Wechselringe und 4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4 Wechselringe und 3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6 Wechselringe und 2 Wechselarmbänder</w:t>
            </w:r>
          </w:p>
          <w:p w:rsidR="002334AE" w:rsidRDefault="002334AE" w:rsidP="000018C6">
            <w:pPr>
              <w:keepNext/>
              <w:keepLines/>
            </w:pPr>
            <w:r w:rsidRPr="00AD01B9">
              <w:rPr>
                <w:i/>
              </w:rPr>
              <w:t>und 12 Wechselringe und 1 Wechselarmband.</w:t>
            </w:r>
          </w:p>
          <w:p w:rsidR="002334AE" w:rsidRPr="00782090" w:rsidRDefault="002334AE" w:rsidP="000018C6">
            <w:pPr>
              <w:keepNext/>
              <w:keepLines/>
            </w:pPr>
            <w:r w:rsidRPr="00AD01B9">
              <w:rPr>
                <w:i/>
              </w:rPr>
              <w:t>[Anm.:  In der Aufgabenstellung ist von verschiedenen Wechselringen und Wechselarmbändern die Rede. Ein Wechselring bzw. ein Wechselband bietet keine Auswahlmöglichkeiten.]</w:t>
            </w:r>
          </w:p>
        </w:tc>
      </w:tr>
      <w:tr w:rsidR="002334AE" w:rsidTr="000018C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2334AE" w:rsidRDefault="002334AE" w:rsidP="000018C6">
            <w:pPr>
              <w:keepNext/>
              <w:keepLines/>
              <w:jc w:val="center"/>
            </w:pPr>
            <w:r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2334AE" w:rsidRPr="00782090" w:rsidRDefault="002334AE" w:rsidP="000018C6">
            <w:pPr>
              <w:keepNext/>
              <w:keepLines/>
            </w:pPr>
            <w:r>
              <w:t xml:space="preserve">Alle fehlerhaften, unvollständigen oder falschen Antworten. Insbesondere, wenn eine der Kombinationen fehlt oder nur die Hälfte der Kombinationsmöglichkeiten angegeben ist. </w:t>
            </w:r>
          </w:p>
        </w:tc>
      </w:tr>
    </w:tbl>
    <w:p w:rsidR="002334AE" w:rsidRDefault="002334AE" w:rsidP="002334AE"/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8C6" w:rsidRDefault="000018C6">
      <w:r>
        <w:separator/>
      </w:r>
    </w:p>
  </w:endnote>
  <w:endnote w:type="continuationSeparator" w:id="0">
    <w:p w:rsidR="000018C6" w:rsidRDefault="0000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8C6" w:rsidRDefault="000018C6">
      <w:r>
        <w:separator/>
      </w:r>
    </w:p>
  </w:footnote>
  <w:footnote w:type="continuationSeparator" w:id="0">
    <w:p w:rsidR="000018C6" w:rsidRDefault="00001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A44583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018C6"/>
    <w:rsid w:val="00036691"/>
    <w:rsid w:val="0006149C"/>
    <w:rsid w:val="00081387"/>
    <w:rsid w:val="000B00DB"/>
    <w:rsid w:val="000B4812"/>
    <w:rsid w:val="000D1AF0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4583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30223"/>
    <w:rsid w:val="00C31DDF"/>
    <w:rsid w:val="00C82E7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181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2012-12-10T15:51:00Z</cp:lastPrinted>
  <dcterms:created xsi:type="dcterms:W3CDTF">2012-12-05T14:41:00Z</dcterms:created>
  <dcterms:modified xsi:type="dcterms:W3CDTF">2012-12-10T15:51:00Z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